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20150" w14:textId="77777777" w:rsidR="00AC7261" w:rsidRPr="00AC7261" w:rsidRDefault="00AC7261" w:rsidP="00AC7261">
      <w:pPr>
        <w:pStyle w:val="CGCaps"/>
        <w:jc w:val="left"/>
      </w:pPr>
      <w:r w:rsidRPr="00AC7261">
        <w:rPr>
          <w:rStyle w:val="s1"/>
        </w:rPr>
        <w:t>Division of construction</w:t>
      </w:r>
    </w:p>
    <w:p w14:paraId="5EF94249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1B70DDC3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53F84340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7638DE0A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7EAB2622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06E2D3FA" w14:textId="77777777" w:rsidR="00AC7261" w:rsidRPr="00AC7261" w:rsidRDefault="00AC7261" w:rsidP="00AC7261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AC7261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0548239F" w14:textId="27F2B815" w:rsidR="00AC7261" w:rsidRDefault="00CC42D9" w:rsidP="00F342D5">
      <w:pPr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</w:pPr>
      <w:hyperlink r:id="rId6" w:history="1">
        <w:r w:rsidR="00AC7261" w:rsidRPr="00AC7261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AC7261" w:rsidRPr="00AC7261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28FAC4B7" w14:textId="77777777" w:rsidR="00F342D5" w:rsidRPr="00F342D5" w:rsidRDefault="00F342D5" w:rsidP="00F342D5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</w:p>
    <w:p w14:paraId="24A91A62" w14:textId="4659ACC2" w:rsidR="006D5710" w:rsidRPr="00AC7261" w:rsidRDefault="00D648BE" w:rsidP="00AC7261">
      <w:pPr>
        <w:widowControl w:val="0"/>
        <w:spacing w:after="240"/>
        <w:ind w:right="720"/>
        <w:jc w:val="center"/>
        <w:rPr>
          <w:rFonts w:ascii="Century Gothic" w:hAnsi="Century Gothic" w:cs="Arial"/>
          <w:b/>
          <w:lang w:val="es-AR"/>
        </w:rPr>
      </w:pPr>
      <w:r w:rsidRPr="00AC7261">
        <w:rPr>
          <w:rFonts w:ascii="Century Gothic" w:hAnsi="Century Gothic" w:cs="Arial"/>
          <w:b/>
          <w:bCs/>
          <w:lang w:val="es-US"/>
        </w:rPr>
        <w:t>AVISO DE ASIGNACIÓN DE RECLAMO</w:t>
      </w:r>
    </w:p>
    <w:p w14:paraId="0665E6D7" w14:textId="77777777" w:rsidR="007E14FC" w:rsidRPr="00AC7261" w:rsidRDefault="007E14FC" w:rsidP="00DB28B6">
      <w:pPr>
        <w:widowControl w:val="0"/>
        <w:spacing w:after="720"/>
        <w:rPr>
          <w:rFonts w:ascii="Century Gothic" w:hAnsi="Century Gothic" w:cs="Arial"/>
          <w:lang w:val="es-AR"/>
        </w:rPr>
      </w:pPr>
      <w:r w:rsidRPr="00AC7261">
        <w:rPr>
          <w:rFonts w:ascii="Century Gothic" w:hAnsi="Century Gothic" w:cs="Arial"/>
          <w:lang w:val="es-US"/>
        </w:rPr>
        <w:t>[</w:t>
      </w:r>
      <w:r w:rsidRPr="00AC7261">
        <w:rPr>
          <w:rFonts w:ascii="Century Gothic" w:hAnsi="Century Gothic" w:cs="Arial"/>
          <w:color w:val="0000FF"/>
          <w:lang w:val="es-US"/>
        </w:rPr>
        <w:t>Date</w:t>
      </w:r>
      <w:r w:rsidRPr="00AC7261">
        <w:rPr>
          <w:rFonts w:ascii="Century Gothic" w:hAnsi="Century Gothic" w:cs="Arial"/>
          <w:lang w:val="es-US"/>
        </w:rPr>
        <w:t>]</w:t>
      </w:r>
    </w:p>
    <w:p w14:paraId="0E55734A" w14:textId="77777777" w:rsidR="007E14FC" w:rsidRPr="00AC7261" w:rsidRDefault="007E14FC" w:rsidP="00DB28B6">
      <w:pPr>
        <w:widowControl w:val="0"/>
        <w:rPr>
          <w:rFonts w:ascii="Century Gothic" w:hAnsi="Century Gothic" w:cs="Arial"/>
        </w:rPr>
      </w:pPr>
      <w:r w:rsidRPr="00AC7261">
        <w:rPr>
          <w:rFonts w:ascii="Century Gothic" w:hAnsi="Century Gothic" w:cs="Arial"/>
        </w:rPr>
        <w:t>[</w:t>
      </w:r>
      <w:r w:rsidRPr="00AC7261">
        <w:rPr>
          <w:rFonts w:ascii="Century Gothic" w:hAnsi="Century Gothic" w:cs="Arial"/>
          <w:color w:val="0000FF"/>
        </w:rPr>
        <w:t>Mr. or Ms. Complainant’s Name</w:t>
      </w:r>
      <w:r w:rsidRPr="00AC7261">
        <w:rPr>
          <w:rFonts w:ascii="Century Gothic" w:hAnsi="Century Gothic" w:cs="Arial"/>
        </w:rPr>
        <w:t>]</w:t>
      </w:r>
    </w:p>
    <w:p w14:paraId="7F34A5A9" w14:textId="77777777" w:rsidR="007E14FC" w:rsidRPr="00AC7261" w:rsidRDefault="007E14FC" w:rsidP="00DB28B6">
      <w:pPr>
        <w:widowControl w:val="0"/>
        <w:rPr>
          <w:rFonts w:ascii="Century Gothic" w:hAnsi="Century Gothic" w:cs="Arial"/>
        </w:rPr>
      </w:pPr>
      <w:r w:rsidRPr="00AC7261">
        <w:rPr>
          <w:rFonts w:ascii="Century Gothic" w:hAnsi="Century Gothic" w:cs="Arial"/>
        </w:rPr>
        <w:t>[</w:t>
      </w:r>
      <w:r w:rsidRPr="00AC7261">
        <w:rPr>
          <w:rFonts w:ascii="Century Gothic" w:hAnsi="Century Gothic" w:cs="Arial"/>
          <w:color w:val="0000FF"/>
        </w:rPr>
        <w:t>Address</w:t>
      </w:r>
      <w:r w:rsidRPr="00AC7261">
        <w:rPr>
          <w:rFonts w:ascii="Century Gothic" w:hAnsi="Century Gothic" w:cs="Arial"/>
        </w:rPr>
        <w:t>]</w:t>
      </w:r>
    </w:p>
    <w:p w14:paraId="21C4450C" w14:textId="77777777" w:rsidR="007E14FC" w:rsidRPr="00AC7261" w:rsidRDefault="007E14FC" w:rsidP="00DB28B6">
      <w:pPr>
        <w:widowControl w:val="0"/>
        <w:spacing w:after="240"/>
        <w:rPr>
          <w:rFonts w:ascii="Century Gothic" w:hAnsi="Century Gothic" w:cs="Arial"/>
        </w:rPr>
      </w:pPr>
      <w:r w:rsidRPr="00AC7261">
        <w:rPr>
          <w:rFonts w:ascii="Century Gothic" w:hAnsi="Century Gothic" w:cs="Arial"/>
        </w:rPr>
        <w:t>[</w:t>
      </w:r>
      <w:r w:rsidRPr="00AC7261">
        <w:rPr>
          <w:rFonts w:ascii="Century Gothic" w:hAnsi="Century Gothic" w:cs="Arial"/>
          <w:color w:val="0000FF"/>
        </w:rPr>
        <w:t>City, ST ZIP</w:t>
      </w:r>
      <w:r w:rsidRPr="00AC7261">
        <w:rPr>
          <w:rFonts w:ascii="Century Gothic" w:hAnsi="Century Gothic" w:cs="Arial"/>
          <w:color w:val="000000"/>
        </w:rPr>
        <w:t>]</w:t>
      </w:r>
    </w:p>
    <w:p w14:paraId="0199B28F" w14:textId="77777777" w:rsidR="007E14FC" w:rsidRPr="00AC7261" w:rsidRDefault="007E14FC" w:rsidP="00DB28B6">
      <w:pPr>
        <w:widowControl w:val="0"/>
        <w:spacing w:after="240"/>
        <w:rPr>
          <w:rFonts w:ascii="Century Gothic" w:hAnsi="Century Gothic" w:cs="Arial"/>
        </w:rPr>
      </w:pPr>
      <w:proofErr w:type="spellStart"/>
      <w:r w:rsidRPr="00AC7261">
        <w:rPr>
          <w:rFonts w:ascii="Century Gothic" w:hAnsi="Century Gothic" w:cs="Arial"/>
        </w:rPr>
        <w:t>Estimado</w:t>
      </w:r>
      <w:proofErr w:type="spellEnd"/>
      <w:r w:rsidRPr="00AC7261">
        <w:rPr>
          <w:rFonts w:ascii="Century Gothic" w:hAnsi="Century Gothic" w:cs="Arial"/>
        </w:rPr>
        <w:t>/a [</w:t>
      </w:r>
      <w:r w:rsidRPr="00AC7261">
        <w:rPr>
          <w:rFonts w:ascii="Century Gothic" w:hAnsi="Century Gothic" w:cs="Arial"/>
          <w:color w:val="0000FF"/>
        </w:rPr>
        <w:t>Mr. or Ms. Complainant’s Last Name</w:t>
      </w:r>
      <w:r w:rsidRPr="00AC7261">
        <w:rPr>
          <w:rFonts w:ascii="Century Gothic" w:hAnsi="Century Gothic" w:cs="Arial"/>
        </w:rPr>
        <w:t>]:</w:t>
      </w:r>
    </w:p>
    <w:p w14:paraId="0063B939" w14:textId="77777777" w:rsidR="007E14FC" w:rsidRPr="00AC7261" w:rsidRDefault="007E14FC" w:rsidP="00DB28B6">
      <w:pPr>
        <w:widowControl w:val="0"/>
        <w:spacing w:after="240"/>
        <w:rPr>
          <w:rFonts w:ascii="Century Gothic" w:hAnsi="Century Gothic" w:cs="Arial"/>
        </w:rPr>
      </w:pPr>
      <w:r w:rsidRPr="00AC7261">
        <w:rPr>
          <w:rFonts w:ascii="Century Gothic" w:hAnsi="Century Gothic" w:cs="Arial"/>
          <w:lang w:val="es-US"/>
        </w:rPr>
        <w:t xml:space="preserve">El Programa de Cumplimiento Laboral del Departamento de Transporte </w:t>
      </w:r>
      <w:r w:rsidR="00975F29" w:rsidRPr="00AC7261">
        <w:rPr>
          <w:rFonts w:ascii="Century Gothic" w:hAnsi="Century Gothic" w:cs="Arial"/>
          <w:lang w:val="es-US"/>
        </w:rPr>
        <w:t xml:space="preserve">de California </w:t>
      </w:r>
      <w:r w:rsidRPr="00AC7261">
        <w:rPr>
          <w:rFonts w:ascii="Century Gothic" w:hAnsi="Century Gothic" w:cs="Arial"/>
          <w:lang w:val="es-US"/>
        </w:rPr>
        <w:t>(</w:t>
      </w:r>
      <w:proofErr w:type="spellStart"/>
      <w:r w:rsidRPr="00AC7261">
        <w:rPr>
          <w:rFonts w:ascii="Century Gothic" w:hAnsi="Century Gothic" w:cs="Arial"/>
          <w:lang w:val="es-US"/>
        </w:rPr>
        <w:t>Caltrans</w:t>
      </w:r>
      <w:proofErr w:type="spellEnd"/>
      <w:r w:rsidRPr="00AC7261">
        <w:rPr>
          <w:rFonts w:ascii="Century Gothic" w:hAnsi="Century Gothic" w:cs="Arial"/>
          <w:lang w:val="es-US"/>
        </w:rPr>
        <w:t>) recibió su reclamo [</w:t>
      </w:r>
      <w:r w:rsidRPr="00AC7261">
        <w:rPr>
          <w:rFonts w:ascii="Century Gothic" w:hAnsi="Century Gothic" w:cs="Arial"/>
          <w:color w:val="0000FF"/>
          <w:lang w:val="es-US"/>
        </w:rPr>
        <w:t>written or verbal</w:t>
      </w:r>
      <w:r w:rsidRPr="00AC7261">
        <w:rPr>
          <w:rFonts w:ascii="Century Gothic" w:hAnsi="Century Gothic" w:cs="Arial"/>
          <w:lang w:val="es-US"/>
        </w:rPr>
        <w:t>] con fecha del [</w:t>
      </w:r>
      <w:r w:rsidRPr="00AC7261">
        <w:rPr>
          <w:rFonts w:ascii="Century Gothic" w:hAnsi="Century Gothic" w:cs="Arial"/>
          <w:color w:val="0000FF"/>
          <w:lang w:val="es-US"/>
        </w:rPr>
        <w:t>Date</w:t>
      </w:r>
      <w:r w:rsidRPr="00AC7261">
        <w:rPr>
          <w:rFonts w:ascii="Century Gothic" w:hAnsi="Century Gothic" w:cs="Arial"/>
          <w:lang w:val="es-US"/>
        </w:rPr>
        <w:t>] contra [</w:t>
      </w:r>
      <w:r w:rsidRPr="00AC7261">
        <w:rPr>
          <w:rFonts w:ascii="Century Gothic" w:hAnsi="Century Gothic" w:cs="Arial"/>
          <w:color w:val="0000FF"/>
          <w:lang w:val="es-US"/>
        </w:rPr>
        <w:t>Prime or Subcontractor’s Name</w:t>
      </w:r>
      <w:r w:rsidRPr="00AC7261">
        <w:rPr>
          <w:rFonts w:ascii="Century Gothic" w:hAnsi="Century Gothic" w:cs="Arial"/>
          <w:lang w:val="es-US"/>
        </w:rPr>
        <w:t>] por supuestas infracciones de salario imperantes en el contrato de Caltrans número [</w:t>
      </w:r>
      <w:r w:rsidRPr="00AC7261">
        <w:rPr>
          <w:rFonts w:ascii="Century Gothic" w:hAnsi="Century Gothic" w:cs="Arial"/>
          <w:color w:val="0000FF"/>
          <w:lang w:val="es-US"/>
        </w:rPr>
        <w:t>Contract #(s)</w:t>
      </w:r>
      <w:r w:rsidRPr="00AC7261">
        <w:rPr>
          <w:rFonts w:ascii="Century Gothic" w:hAnsi="Century Gothic" w:cs="Arial"/>
          <w:lang w:val="es-US"/>
        </w:rPr>
        <w:t>]. (</w:t>
      </w:r>
      <w:r w:rsidRPr="00AC7261">
        <w:rPr>
          <w:rFonts w:ascii="Century Gothic" w:hAnsi="Century Gothic" w:cs="Arial"/>
          <w:i/>
          <w:iCs/>
          <w:color w:val="000000"/>
          <w:lang w:val="es-US"/>
        </w:rPr>
        <w:t>En caso de reclamos orales, incluya la siguiente oración y adjunto:</w:t>
      </w:r>
      <w:r w:rsidRPr="00AC7261">
        <w:rPr>
          <w:rFonts w:ascii="Century Gothic" w:hAnsi="Century Gothic" w:cs="Arial"/>
          <w:i/>
          <w:iCs/>
          <w:color w:val="0000FF"/>
          <w:lang w:val="es-US"/>
        </w:rPr>
        <w:t xml:space="preserve"> </w:t>
      </w:r>
      <w:r w:rsidRPr="00AC7261">
        <w:rPr>
          <w:rFonts w:ascii="Century Gothic" w:hAnsi="Century Gothic" w:cs="Arial"/>
          <w:color w:val="0000FF"/>
          <w:lang w:val="es-US"/>
        </w:rPr>
        <w:t xml:space="preserve">“To assist Caltrans with investigating your complaint, a Prevailing Wage Complaint form is enclosed. </w:t>
      </w:r>
      <w:r w:rsidRPr="00AC7261">
        <w:rPr>
          <w:rFonts w:ascii="Century Gothic" w:hAnsi="Century Gothic" w:cs="Arial"/>
          <w:color w:val="0000FF"/>
        </w:rPr>
        <w:t>Please complete the complaint form and return it to the above address by [Date 30 days from date of letter]”</w:t>
      </w:r>
      <w:r w:rsidRPr="00AC7261">
        <w:rPr>
          <w:rFonts w:ascii="Century Gothic" w:hAnsi="Century Gothic" w:cs="Arial"/>
        </w:rPr>
        <w:t>).</w:t>
      </w:r>
    </w:p>
    <w:p w14:paraId="0CC565B3" w14:textId="77777777" w:rsidR="007E14FC" w:rsidRPr="00AC7261" w:rsidRDefault="007E14FC" w:rsidP="00DB28B6">
      <w:pPr>
        <w:widowControl w:val="0"/>
        <w:spacing w:after="240"/>
        <w:rPr>
          <w:rFonts w:ascii="Century Gothic" w:hAnsi="Century Gothic" w:cs="Arial"/>
          <w:lang w:val="es-AR"/>
        </w:rPr>
      </w:pPr>
      <w:r w:rsidRPr="00AC7261">
        <w:rPr>
          <w:rFonts w:ascii="Century Gothic" w:hAnsi="Century Gothic" w:cs="Arial"/>
          <w:lang w:val="es-US"/>
        </w:rPr>
        <w:t>Su reclamo se asignó a [</w:t>
      </w:r>
      <w:r w:rsidRPr="00AC7261">
        <w:rPr>
          <w:rFonts w:ascii="Century Gothic" w:hAnsi="Century Gothic" w:cs="Arial"/>
          <w:color w:val="0000FF"/>
          <w:lang w:val="es-US"/>
        </w:rPr>
        <w:t>Labor Compliance Officer’s Name</w:t>
      </w:r>
      <w:r w:rsidRPr="00AC7261">
        <w:rPr>
          <w:rFonts w:ascii="Century Gothic" w:hAnsi="Century Gothic" w:cs="Arial"/>
          <w:lang w:val="es-US"/>
        </w:rPr>
        <w:t>] para su investigación. Se comunicarán con usted si se necesita información adicional para completar la investigación. Si tiene preguntas, comuníquese con [</w:t>
      </w:r>
      <w:r w:rsidRPr="00AC7261">
        <w:rPr>
          <w:rFonts w:ascii="Century Gothic" w:hAnsi="Century Gothic" w:cs="Arial"/>
          <w:color w:val="0000FF"/>
          <w:lang w:val="es-US"/>
        </w:rPr>
        <w:t>Labor Compliance Officer’s Name</w:t>
      </w:r>
      <w:r w:rsidRPr="00AC7261">
        <w:rPr>
          <w:rFonts w:ascii="Century Gothic" w:hAnsi="Century Gothic" w:cs="Arial"/>
          <w:lang w:val="es-US"/>
        </w:rPr>
        <w:t>] llamando al [</w:t>
      </w:r>
      <w:proofErr w:type="spellStart"/>
      <w:r w:rsidRPr="00AC7261">
        <w:rPr>
          <w:rFonts w:ascii="Century Gothic" w:hAnsi="Century Gothic" w:cs="Arial"/>
          <w:color w:val="0000FF"/>
          <w:lang w:val="es-US"/>
        </w:rPr>
        <w:t>phone</w:t>
      </w:r>
      <w:proofErr w:type="spellEnd"/>
      <w:r w:rsidRPr="00AC7261">
        <w:rPr>
          <w:rFonts w:ascii="Century Gothic" w:hAnsi="Century Gothic" w:cs="Arial"/>
          <w:color w:val="0000FF"/>
          <w:lang w:val="es-US"/>
        </w:rPr>
        <w:t xml:space="preserve"> </w:t>
      </w:r>
      <w:proofErr w:type="spellStart"/>
      <w:r w:rsidRPr="00AC7261">
        <w:rPr>
          <w:rFonts w:ascii="Century Gothic" w:hAnsi="Century Gothic" w:cs="Arial"/>
          <w:color w:val="0000FF"/>
          <w:lang w:val="es-US"/>
        </w:rPr>
        <w:t>number</w:t>
      </w:r>
      <w:proofErr w:type="spellEnd"/>
      <w:r w:rsidRPr="00AC7261">
        <w:rPr>
          <w:rFonts w:ascii="Century Gothic" w:hAnsi="Century Gothic" w:cs="Arial"/>
          <w:lang w:val="es-US"/>
        </w:rPr>
        <w:t>].</w:t>
      </w:r>
    </w:p>
    <w:p w14:paraId="0BDB4687" w14:textId="77777777" w:rsidR="007E14FC" w:rsidRPr="00AC7261" w:rsidRDefault="007E14FC" w:rsidP="00DB28B6">
      <w:pPr>
        <w:widowControl w:val="0"/>
        <w:spacing w:after="720"/>
        <w:rPr>
          <w:rFonts w:ascii="Century Gothic" w:hAnsi="Century Gothic" w:cs="Arial"/>
        </w:rPr>
      </w:pPr>
      <w:proofErr w:type="spellStart"/>
      <w:r w:rsidRPr="00AC7261">
        <w:rPr>
          <w:rFonts w:ascii="Century Gothic" w:hAnsi="Century Gothic" w:cs="Arial"/>
        </w:rPr>
        <w:t>Atentamente</w:t>
      </w:r>
      <w:proofErr w:type="spellEnd"/>
      <w:r w:rsidRPr="00AC7261">
        <w:rPr>
          <w:rFonts w:ascii="Century Gothic" w:hAnsi="Century Gothic" w:cs="Arial"/>
        </w:rPr>
        <w:t>.</w:t>
      </w:r>
    </w:p>
    <w:p w14:paraId="762D637C" w14:textId="77777777" w:rsidR="007E14FC" w:rsidRPr="00AC7261" w:rsidRDefault="007E14FC" w:rsidP="00DB28B6">
      <w:pPr>
        <w:widowControl w:val="0"/>
        <w:rPr>
          <w:rFonts w:ascii="Century Gothic" w:hAnsi="Century Gothic" w:cs="Arial"/>
        </w:rPr>
      </w:pPr>
      <w:r w:rsidRPr="00AC7261">
        <w:rPr>
          <w:rFonts w:ascii="Century Gothic" w:hAnsi="Century Gothic" w:cs="Arial"/>
        </w:rPr>
        <w:t>[</w:t>
      </w:r>
      <w:r w:rsidRPr="00AC7261">
        <w:rPr>
          <w:rFonts w:ascii="Century Gothic" w:hAnsi="Century Gothic" w:cs="Arial"/>
          <w:color w:val="0000FF"/>
        </w:rPr>
        <w:t>NAME IN ALL CAPS</w:t>
      </w:r>
      <w:r w:rsidRPr="00AC7261">
        <w:rPr>
          <w:rFonts w:ascii="Century Gothic" w:hAnsi="Century Gothic" w:cs="Arial"/>
        </w:rPr>
        <w:t>]</w:t>
      </w:r>
    </w:p>
    <w:p w14:paraId="464E7FF6" w14:textId="77777777" w:rsidR="007E14FC" w:rsidRPr="00AC7261" w:rsidRDefault="007E14FC" w:rsidP="00DB28B6">
      <w:pPr>
        <w:widowControl w:val="0"/>
        <w:rPr>
          <w:rFonts w:ascii="Century Gothic" w:hAnsi="Century Gothic" w:cs="Arial"/>
          <w:lang w:val="es-AR"/>
        </w:rPr>
      </w:pPr>
      <w:r w:rsidRPr="00AC7261">
        <w:rPr>
          <w:rFonts w:ascii="Century Gothic" w:hAnsi="Century Gothic" w:cs="Arial"/>
          <w:lang w:val="es-US"/>
        </w:rPr>
        <w:t>(Funcionario o gerente de cumplimiento laboral del distrito o de la región n.°)</w:t>
      </w:r>
    </w:p>
    <w:p w14:paraId="4C8FDA35" w14:textId="74D202F7" w:rsidR="00FD4FA1" w:rsidRPr="00AC7261" w:rsidRDefault="00FD4FA1" w:rsidP="00DB28B6">
      <w:pPr>
        <w:rPr>
          <w:rFonts w:ascii="Century Gothic" w:hAnsi="Century Gothic" w:cs="Arial"/>
          <w:color w:val="000000"/>
          <w:lang w:val="es-US"/>
        </w:rPr>
      </w:pPr>
    </w:p>
    <w:p w14:paraId="45B2F4ED" w14:textId="77777777" w:rsidR="007E14FC" w:rsidRPr="00FC2B03" w:rsidRDefault="007E14FC" w:rsidP="00DB28B6">
      <w:pPr>
        <w:pStyle w:val="BlockText"/>
        <w:tabs>
          <w:tab w:val="clear" w:pos="1620"/>
          <w:tab w:val="left" w:pos="1080"/>
        </w:tabs>
        <w:ind w:left="0" w:right="0"/>
        <w:jc w:val="left"/>
        <w:rPr>
          <w:rFonts w:ascii="Arial" w:hAnsi="Arial" w:cs="Arial"/>
          <w:lang w:val="es-AR"/>
        </w:rPr>
      </w:pPr>
      <w:r w:rsidRPr="00FC2B03">
        <w:rPr>
          <w:rFonts w:ascii="Arial" w:hAnsi="Arial" w:cs="Arial"/>
          <w:lang w:val="es-US"/>
        </w:rPr>
        <w:t>c:</w:t>
      </w:r>
      <w:r w:rsidRPr="00FC2B03">
        <w:rPr>
          <w:rFonts w:ascii="Arial" w:hAnsi="Arial" w:cs="Arial"/>
          <w:lang w:val="es-US"/>
        </w:rPr>
        <w:tab/>
        <w:t>[</w:t>
      </w:r>
      <w:proofErr w:type="spellStart"/>
      <w:r w:rsidRPr="00FC2B03">
        <w:rPr>
          <w:rFonts w:ascii="Arial" w:hAnsi="Arial" w:cs="Arial"/>
          <w:color w:val="0000FF"/>
          <w:lang w:val="es-US"/>
        </w:rPr>
        <w:t>Name</w:t>
      </w:r>
      <w:proofErr w:type="spellEnd"/>
      <w:r w:rsidRPr="00FC2B03">
        <w:rPr>
          <w:rFonts w:ascii="Arial" w:hAnsi="Arial" w:cs="Arial"/>
          <w:color w:val="0000FF"/>
          <w:lang w:val="es-US"/>
        </w:rPr>
        <w:t xml:space="preserve">, </w:t>
      </w:r>
      <w:proofErr w:type="spellStart"/>
      <w:r w:rsidRPr="00FC2B03">
        <w:rPr>
          <w:rFonts w:ascii="Arial" w:hAnsi="Arial" w:cs="Arial"/>
          <w:color w:val="0000FF"/>
          <w:lang w:val="es-US"/>
        </w:rPr>
        <w:t>Title</w:t>
      </w:r>
      <w:proofErr w:type="spellEnd"/>
      <w:r w:rsidRPr="00FC2B03">
        <w:rPr>
          <w:rFonts w:ascii="Arial" w:hAnsi="Arial" w:cs="Arial"/>
          <w:color w:val="0000FF"/>
          <w:lang w:val="es-US"/>
        </w:rPr>
        <w:t>, Office</w:t>
      </w:r>
      <w:r w:rsidRPr="00FC2B03">
        <w:rPr>
          <w:rFonts w:ascii="Arial" w:hAnsi="Arial" w:cs="Arial"/>
          <w:lang w:val="es-US"/>
        </w:rPr>
        <w:t>]</w:t>
      </w:r>
    </w:p>
    <w:p w14:paraId="7D6B017C" w14:textId="77777777" w:rsidR="007E14FC" w:rsidRPr="00FC2B03" w:rsidRDefault="007E14FC" w:rsidP="00DB28B6">
      <w:pPr>
        <w:widowControl w:val="0"/>
        <w:tabs>
          <w:tab w:val="left" w:pos="1080"/>
        </w:tabs>
        <w:spacing w:after="240"/>
        <w:rPr>
          <w:rFonts w:ascii="Arial" w:hAnsi="Arial" w:cs="Arial"/>
          <w:i/>
          <w:lang w:val="es-AR"/>
        </w:rPr>
      </w:pPr>
      <w:r w:rsidRPr="00FC2B03">
        <w:rPr>
          <w:rFonts w:ascii="Arial" w:hAnsi="Arial" w:cs="Arial"/>
          <w:lang w:val="es-US"/>
        </w:rPr>
        <w:tab/>
      </w:r>
      <w:r w:rsidRPr="00FC2B03">
        <w:rPr>
          <w:rFonts w:ascii="Arial" w:hAnsi="Arial" w:cs="Arial"/>
          <w:i/>
          <w:iCs/>
          <w:lang w:val="es-US"/>
        </w:rPr>
        <w:t>(Estos nombres aparecen en la carta original y en todas las copias de la carta original. Cualquier persona mencionada en el cuerpo de la carta debe estar mencionada en las copias).</w:t>
      </w:r>
    </w:p>
    <w:p w14:paraId="0D24E6A4" w14:textId="77777777" w:rsidR="007E14FC" w:rsidRPr="00FC2B03" w:rsidRDefault="007E14FC" w:rsidP="00DB28B6">
      <w:pPr>
        <w:widowControl w:val="0"/>
        <w:tabs>
          <w:tab w:val="left" w:pos="1080"/>
        </w:tabs>
        <w:rPr>
          <w:rFonts w:ascii="Arial" w:hAnsi="Arial" w:cs="Arial"/>
          <w:i/>
          <w:color w:val="000000"/>
          <w:lang w:val="es-AR"/>
        </w:rPr>
      </w:pPr>
      <w:r w:rsidRPr="00FC2B03">
        <w:rPr>
          <w:rFonts w:ascii="Arial" w:hAnsi="Arial" w:cs="Arial"/>
          <w:i/>
          <w:iCs/>
          <w:color w:val="000000"/>
          <w:lang w:val="es-US"/>
        </w:rPr>
        <w:t>(En caso de reclamos orales, incluya el adjunto).</w:t>
      </w:r>
    </w:p>
    <w:p w14:paraId="5BB0C6F7" w14:textId="77777777" w:rsidR="007E14FC" w:rsidRPr="00FC2B03" w:rsidRDefault="007E14FC" w:rsidP="00DB28B6">
      <w:pPr>
        <w:widowControl w:val="0"/>
        <w:tabs>
          <w:tab w:val="left" w:pos="1080"/>
          <w:tab w:val="left" w:pos="2520"/>
        </w:tabs>
        <w:rPr>
          <w:rFonts w:ascii="Arial" w:hAnsi="Arial" w:cs="Arial"/>
        </w:rPr>
      </w:pPr>
      <w:r w:rsidRPr="00FC2B03">
        <w:rPr>
          <w:rFonts w:ascii="Arial" w:hAnsi="Arial" w:cs="Arial"/>
          <w:lang w:val="es-US"/>
        </w:rPr>
        <w:t>Adjunto:</w:t>
      </w:r>
      <w:r w:rsidRPr="00FC2B03">
        <w:rPr>
          <w:rFonts w:ascii="Arial" w:hAnsi="Arial" w:cs="Arial"/>
          <w:lang w:val="es-US"/>
        </w:rPr>
        <w:tab/>
      </w:r>
      <w:proofErr w:type="spellStart"/>
      <w:r w:rsidRPr="00FC2B03">
        <w:rPr>
          <w:rFonts w:ascii="Arial" w:hAnsi="Arial" w:cs="Arial"/>
          <w:color w:val="0000FF"/>
          <w:lang w:val="es-US"/>
        </w:rPr>
        <w:t>Prevailing</w:t>
      </w:r>
      <w:proofErr w:type="spellEnd"/>
      <w:r w:rsidRPr="00FC2B03">
        <w:rPr>
          <w:rFonts w:ascii="Arial" w:hAnsi="Arial" w:cs="Arial"/>
          <w:color w:val="0000FF"/>
          <w:lang w:val="es-US"/>
        </w:rPr>
        <w:t xml:space="preserve"> </w:t>
      </w:r>
      <w:proofErr w:type="spellStart"/>
      <w:r w:rsidRPr="00FC2B03">
        <w:rPr>
          <w:rFonts w:ascii="Arial" w:hAnsi="Arial" w:cs="Arial"/>
          <w:color w:val="0000FF"/>
          <w:lang w:val="es-US"/>
        </w:rPr>
        <w:t>Wage</w:t>
      </w:r>
      <w:proofErr w:type="spellEnd"/>
      <w:r w:rsidRPr="00FC2B03">
        <w:rPr>
          <w:rFonts w:ascii="Arial" w:hAnsi="Arial" w:cs="Arial"/>
          <w:color w:val="0000FF"/>
          <w:lang w:val="es-US"/>
        </w:rPr>
        <w:t xml:space="preserve"> </w:t>
      </w:r>
      <w:proofErr w:type="spellStart"/>
      <w:r w:rsidRPr="00FC2B03">
        <w:rPr>
          <w:rFonts w:ascii="Arial" w:hAnsi="Arial" w:cs="Arial"/>
          <w:color w:val="0000FF"/>
          <w:lang w:val="es-US"/>
        </w:rPr>
        <w:t>Complaint</w:t>
      </w:r>
      <w:proofErr w:type="spellEnd"/>
      <w:r w:rsidRPr="00FC2B03">
        <w:rPr>
          <w:rFonts w:ascii="Arial" w:hAnsi="Arial" w:cs="Arial"/>
          <w:color w:val="0000FF"/>
          <w:lang w:val="es-US"/>
        </w:rPr>
        <w:t xml:space="preserve"> </w:t>
      </w:r>
      <w:proofErr w:type="spellStart"/>
      <w:r w:rsidRPr="00FC2B03">
        <w:rPr>
          <w:rFonts w:ascii="Arial" w:hAnsi="Arial" w:cs="Arial"/>
          <w:color w:val="0000FF"/>
          <w:lang w:val="es-US"/>
        </w:rPr>
        <w:t>Form</w:t>
      </w:r>
      <w:proofErr w:type="spellEnd"/>
    </w:p>
    <w:sectPr w:rsidR="007E14FC" w:rsidRPr="00FC2B03" w:rsidSect="001C7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B1981" w14:textId="77777777" w:rsidR="001C7192" w:rsidRDefault="001C7192">
      <w:r>
        <w:separator/>
      </w:r>
    </w:p>
  </w:endnote>
  <w:endnote w:type="continuationSeparator" w:id="0">
    <w:p w14:paraId="1CE432BB" w14:textId="77777777" w:rsidR="001C7192" w:rsidRDefault="001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68581" w14:textId="77777777" w:rsidR="00CC42D9" w:rsidRDefault="00CC42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10321" w14:textId="77777777" w:rsidR="00AC7261" w:rsidRPr="00B67EB5" w:rsidRDefault="00AC7261" w:rsidP="00AC7261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“Provide a safe and reliable transportation network that serves all people and respects the environment”</w:t>
    </w:r>
  </w:p>
  <w:p w14:paraId="6AB61E37" w14:textId="7BB64AD0" w:rsidR="00DB28B6" w:rsidRPr="00AC7261" w:rsidRDefault="00DB28B6" w:rsidP="00AC7261">
    <w:pPr>
      <w:pStyle w:val="Footer"/>
      <w:tabs>
        <w:tab w:val="clear" w:pos="4320"/>
        <w:tab w:val="clear" w:pos="8640"/>
      </w:tabs>
      <w:ind w:left="2160" w:right="1890"/>
      <w:rPr>
        <w:rFonts w:ascii="Arial" w:hAnsi="Arial" w:cs="Arial"/>
        <w:i/>
        <w:iCs/>
        <w:sz w:val="16"/>
        <w:szCs w:val="16"/>
        <w:lang w:val="es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16BA" w14:textId="77777777" w:rsidR="00CC42D9" w:rsidRPr="00B67EB5" w:rsidRDefault="00CC42D9" w:rsidP="00CC42D9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0F817A9A" w14:textId="0FE7C3A6" w:rsidR="00AC7261" w:rsidRPr="00CC42D9" w:rsidRDefault="00AC7261" w:rsidP="00AC7261">
    <w:pPr>
      <w:pStyle w:val="Footer"/>
      <w:tabs>
        <w:tab w:val="clear" w:pos="4320"/>
        <w:tab w:val="clear" w:pos="8640"/>
      </w:tabs>
      <w:ind w:right="90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9114E" w14:textId="77777777" w:rsidR="001C7192" w:rsidRDefault="001C7192">
      <w:r>
        <w:separator/>
      </w:r>
    </w:p>
  </w:footnote>
  <w:footnote w:type="continuationSeparator" w:id="0">
    <w:p w14:paraId="4751C9BA" w14:textId="77777777" w:rsidR="001C7192" w:rsidRDefault="001C7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58A6" w14:textId="77777777" w:rsidR="00CC42D9" w:rsidRDefault="00CC4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19A6D" w14:textId="77777777" w:rsidR="00D97ADA" w:rsidRPr="00FC2B03" w:rsidRDefault="00D97ADA" w:rsidP="00DB28B6">
    <w:pPr>
      <w:widowControl w:val="0"/>
      <w:tabs>
        <w:tab w:val="right" w:pos="11340"/>
      </w:tabs>
      <w:spacing w:before="48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>Destinatario</w:t>
    </w:r>
  </w:p>
  <w:p w14:paraId="578E10BA" w14:textId="77777777" w:rsidR="00D97ADA" w:rsidRPr="00FC2B03" w:rsidRDefault="00D97ADA" w:rsidP="00DB28B6">
    <w:pPr>
      <w:widowControl w:val="0"/>
      <w:tabs>
        <w:tab w:val="right" w:pos="11340"/>
      </w:tabs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Fecha </w:t>
    </w:r>
  </w:p>
  <w:p w14:paraId="00249434" w14:textId="77777777" w:rsidR="00D97ADA" w:rsidRPr="00FC2B03" w:rsidRDefault="00D97ADA" w:rsidP="00DB28B6">
    <w:pPr>
      <w:widowControl w:val="0"/>
      <w:tabs>
        <w:tab w:val="right" w:pos="11340"/>
      </w:tabs>
      <w:spacing w:after="360"/>
      <w:rPr>
        <w:rFonts w:ascii="Arial" w:hAnsi="Arial" w:cs="Arial"/>
        <w:szCs w:val="24"/>
      </w:rPr>
    </w:pPr>
    <w:r w:rsidRPr="00FC2B03">
      <w:rPr>
        <w:rFonts w:ascii="Arial" w:hAnsi="Arial" w:cs="Arial"/>
        <w:szCs w:val="24"/>
        <w:lang w:val="es-US"/>
      </w:rPr>
      <w:t xml:space="preserve">Página </w:t>
    </w:r>
    <w:r w:rsidR="002030C1" w:rsidRPr="002030C1">
      <w:rPr>
        <w:rFonts w:ascii="Arial" w:hAnsi="Arial" w:cs="Arial"/>
        <w:szCs w:val="24"/>
        <w:lang w:val="es-US"/>
      </w:rPr>
      <w:fldChar w:fldCharType="begin"/>
    </w:r>
    <w:r w:rsidR="002030C1" w:rsidRPr="002030C1">
      <w:rPr>
        <w:rFonts w:ascii="Arial" w:hAnsi="Arial" w:cs="Arial"/>
        <w:szCs w:val="24"/>
        <w:lang w:val="es-US"/>
      </w:rPr>
      <w:instrText xml:space="preserve"> PAGE   \* MERGEFORMAT </w:instrText>
    </w:r>
    <w:r w:rsidR="002030C1" w:rsidRPr="002030C1">
      <w:rPr>
        <w:rFonts w:ascii="Arial" w:hAnsi="Arial" w:cs="Arial"/>
        <w:szCs w:val="24"/>
        <w:lang w:val="es-US"/>
      </w:rPr>
      <w:fldChar w:fldCharType="separate"/>
    </w:r>
    <w:r w:rsidR="002030C1" w:rsidRPr="002030C1">
      <w:rPr>
        <w:rFonts w:ascii="Arial" w:hAnsi="Arial" w:cs="Arial"/>
        <w:noProof/>
        <w:szCs w:val="24"/>
        <w:lang w:val="es-US"/>
      </w:rPr>
      <w:t>1</w:t>
    </w:r>
    <w:r w:rsidR="002030C1" w:rsidRPr="002030C1">
      <w:rPr>
        <w:rFonts w:ascii="Arial" w:hAnsi="Arial" w:cs="Arial"/>
        <w:noProof/>
        <w:szCs w:val="24"/>
        <w:lang w:val="es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CAAA" w14:textId="2EBD47D9" w:rsidR="00AC7261" w:rsidRDefault="00AC7261" w:rsidP="00DB28B6">
    <w:pPr>
      <w:widowControl w:val="0"/>
      <w:tabs>
        <w:tab w:val="right" w:pos="11160"/>
      </w:tabs>
      <w:spacing w:after="36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9DE4ADD" wp14:editId="5B67681F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145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145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17556E" w14:textId="132C8A2B" w:rsidR="00316AFF" w:rsidRPr="00A34E9A" w:rsidRDefault="00316AFF" w:rsidP="00DB28B6">
    <w:pPr>
      <w:widowControl w:val="0"/>
      <w:tabs>
        <w:tab w:val="right" w:pos="11160"/>
      </w:tabs>
      <w:spacing w:after="360"/>
      <w:jc w:val="both"/>
      <w:rPr>
        <w:rFonts w:ascii="Arial" w:hAnsi="Arial" w:cs="Arial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AE2"/>
    <w:rsid w:val="00011AC1"/>
    <w:rsid w:val="00026516"/>
    <w:rsid w:val="00034370"/>
    <w:rsid w:val="000346CE"/>
    <w:rsid w:val="0004261B"/>
    <w:rsid w:val="00044BCA"/>
    <w:rsid w:val="0005261D"/>
    <w:rsid w:val="000715F2"/>
    <w:rsid w:val="000B0E80"/>
    <w:rsid w:val="000E3DF7"/>
    <w:rsid w:val="000F4DE2"/>
    <w:rsid w:val="00125463"/>
    <w:rsid w:val="00137A08"/>
    <w:rsid w:val="001437CA"/>
    <w:rsid w:val="001C3B61"/>
    <w:rsid w:val="001C7192"/>
    <w:rsid w:val="001C7591"/>
    <w:rsid w:val="001D1335"/>
    <w:rsid w:val="001F4C02"/>
    <w:rsid w:val="002030C1"/>
    <w:rsid w:val="002204CE"/>
    <w:rsid w:val="00221ECD"/>
    <w:rsid w:val="002234CC"/>
    <w:rsid w:val="00224AE2"/>
    <w:rsid w:val="002715A7"/>
    <w:rsid w:val="00284364"/>
    <w:rsid w:val="002D0EA4"/>
    <w:rsid w:val="002E28B7"/>
    <w:rsid w:val="002F3F4B"/>
    <w:rsid w:val="002F6074"/>
    <w:rsid w:val="002F6DDE"/>
    <w:rsid w:val="00316AFF"/>
    <w:rsid w:val="003A0A19"/>
    <w:rsid w:val="003D2EC0"/>
    <w:rsid w:val="003E088E"/>
    <w:rsid w:val="00400CEB"/>
    <w:rsid w:val="0044568D"/>
    <w:rsid w:val="004B31C5"/>
    <w:rsid w:val="004D7093"/>
    <w:rsid w:val="004E44D0"/>
    <w:rsid w:val="004F6F2B"/>
    <w:rsid w:val="00515887"/>
    <w:rsid w:val="00530507"/>
    <w:rsid w:val="00572D65"/>
    <w:rsid w:val="0059651E"/>
    <w:rsid w:val="005A4178"/>
    <w:rsid w:val="005C5E6C"/>
    <w:rsid w:val="005E3F20"/>
    <w:rsid w:val="00637E00"/>
    <w:rsid w:val="00645975"/>
    <w:rsid w:val="00657B16"/>
    <w:rsid w:val="006D5710"/>
    <w:rsid w:val="006E58DB"/>
    <w:rsid w:val="006E62B3"/>
    <w:rsid w:val="00727BF7"/>
    <w:rsid w:val="0073635D"/>
    <w:rsid w:val="007A4B95"/>
    <w:rsid w:val="007E14FC"/>
    <w:rsid w:val="007E58D0"/>
    <w:rsid w:val="00810262"/>
    <w:rsid w:val="00842BC9"/>
    <w:rsid w:val="00844C25"/>
    <w:rsid w:val="00864181"/>
    <w:rsid w:val="00881978"/>
    <w:rsid w:val="0090310F"/>
    <w:rsid w:val="00910F2B"/>
    <w:rsid w:val="0093324A"/>
    <w:rsid w:val="009557EB"/>
    <w:rsid w:val="00963A94"/>
    <w:rsid w:val="00975D78"/>
    <w:rsid w:val="00975F29"/>
    <w:rsid w:val="009B6BA2"/>
    <w:rsid w:val="009D55B6"/>
    <w:rsid w:val="009F17A3"/>
    <w:rsid w:val="00A0015B"/>
    <w:rsid w:val="00A21D95"/>
    <w:rsid w:val="00A306C7"/>
    <w:rsid w:val="00A36908"/>
    <w:rsid w:val="00A7171C"/>
    <w:rsid w:val="00A74283"/>
    <w:rsid w:val="00A97040"/>
    <w:rsid w:val="00AC7261"/>
    <w:rsid w:val="00B0334A"/>
    <w:rsid w:val="00B11975"/>
    <w:rsid w:val="00B6187D"/>
    <w:rsid w:val="00B9303E"/>
    <w:rsid w:val="00BA34C1"/>
    <w:rsid w:val="00BA73AB"/>
    <w:rsid w:val="00BE48B4"/>
    <w:rsid w:val="00C00BF1"/>
    <w:rsid w:val="00C17EEF"/>
    <w:rsid w:val="00C36B7F"/>
    <w:rsid w:val="00C5763D"/>
    <w:rsid w:val="00C81F8B"/>
    <w:rsid w:val="00C97257"/>
    <w:rsid w:val="00CA4D54"/>
    <w:rsid w:val="00CB6629"/>
    <w:rsid w:val="00CC42D9"/>
    <w:rsid w:val="00CE166C"/>
    <w:rsid w:val="00CE4E72"/>
    <w:rsid w:val="00D12959"/>
    <w:rsid w:val="00D50511"/>
    <w:rsid w:val="00D518B1"/>
    <w:rsid w:val="00D5293D"/>
    <w:rsid w:val="00D629B8"/>
    <w:rsid w:val="00D648BE"/>
    <w:rsid w:val="00D91B0F"/>
    <w:rsid w:val="00D97ADA"/>
    <w:rsid w:val="00DB28B6"/>
    <w:rsid w:val="00DC55C3"/>
    <w:rsid w:val="00DE2F01"/>
    <w:rsid w:val="00E055B8"/>
    <w:rsid w:val="00E2601E"/>
    <w:rsid w:val="00E5613E"/>
    <w:rsid w:val="00E62E3A"/>
    <w:rsid w:val="00EB3F79"/>
    <w:rsid w:val="00F207BC"/>
    <w:rsid w:val="00F25232"/>
    <w:rsid w:val="00F342D5"/>
    <w:rsid w:val="00F82CAF"/>
    <w:rsid w:val="00FA4667"/>
    <w:rsid w:val="00FC2B03"/>
    <w:rsid w:val="00FD4FA1"/>
    <w:rsid w:val="00FE0485"/>
    <w:rsid w:val="00FE1E1A"/>
    <w:rsid w:val="00FE37BE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DB7C5"/>
  <w15:chartTrackingRefBased/>
  <w15:docId w15:val="{97205CCE-ACE4-488F-812D-376587A8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360" w:lineRule="atLeast"/>
      <w:ind w:left="360"/>
      <w:outlineLvl w:val="0"/>
    </w:pPr>
    <w:rPr>
      <w:rFonts w:ascii="Times New Roman" w:hAnsi="Times New Roman"/>
      <w:b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right" w:pos="11160"/>
      </w:tabs>
      <w:spacing w:after="60"/>
      <w:ind w:left="360"/>
      <w:outlineLvl w:val="1"/>
    </w:pPr>
    <w:rPr>
      <w:rFonts w:ascii="Times New Roman" w:hAnsi="Times New Roman"/>
      <w:b/>
      <w:sz w:val="36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paragraph" w:styleId="Heading4">
    <w:name w:val="heading 4"/>
    <w:basedOn w:val="Normal"/>
    <w:next w:val="Normal"/>
    <w:qFormat/>
    <w:pPr>
      <w:keepNext/>
      <w:widowControl w:val="0"/>
      <w:ind w:left="1080" w:right="108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720" w:right="1080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widowControl w:val="0"/>
      <w:ind w:left="360"/>
    </w:pPr>
    <w:rPr>
      <w:rFonts w:ascii="Times New Roman" w:hAnsi="Times New Roman"/>
      <w:color w:val="FF0000"/>
      <w:position w:val="-6"/>
    </w:rPr>
  </w:style>
  <w:style w:type="paragraph" w:styleId="BlockText">
    <w:name w:val="Block Text"/>
    <w:basedOn w:val="Normal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</w:rPr>
  </w:style>
  <w:style w:type="character" w:styleId="Strong">
    <w:name w:val="Strong"/>
    <w:qFormat/>
    <w:rPr>
      <w:b/>
      <w:bCs/>
    </w:rPr>
  </w:style>
  <w:style w:type="paragraph" w:styleId="BodyTextIndent2">
    <w:name w:val="Body Text Indent 2"/>
    <w:basedOn w:val="Normal"/>
    <w:pPr>
      <w:ind w:left="108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alloonText">
    <w:name w:val="Balloon Text"/>
    <w:basedOn w:val="Normal"/>
    <w:semiHidden/>
    <w:rsid w:val="00224AE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30507"/>
    <w:rPr>
      <w:rFonts w:ascii="Times New Roman" w:hAnsi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12959"/>
    <w:rPr>
      <w:color w:val="808080"/>
      <w:shd w:val="clear" w:color="auto" w:fill="E6E6E6"/>
    </w:rPr>
  </w:style>
  <w:style w:type="paragraph" w:customStyle="1" w:styleId="p1">
    <w:name w:val="p1"/>
    <w:basedOn w:val="Normal"/>
    <w:link w:val="p1Char"/>
    <w:rsid w:val="00AC7261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AC7261"/>
  </w:style>
  <w:style w:type="paragraph" w:customStyle="1" w:styleId="CGCaps">
    <w:name w:val="CG Caps"/>
    <w:basedOn w:val="p1"/>
    <w:link w:val="CGCapsChar"/>
    <w:qFormat/>
    <w:rsid w:val="00AC7261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AC7261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AC7261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C726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t.ca.gov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uAnne\Work\CalTrans\Faxes-Memo%20Sample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letterhead.dot</Template>
  <TotalTime>1</TotalTime>
  <Pages>1</Pages>
  <Words>225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STATE OF CALIFORNIA------- BUSINESS, TRANSPORTATION AND HOUSING AGENCY_ARNOLD SCHWARZENEGGER, Governor</vt:lpstr>
      <vt:lpstr>STATE OF CALIFORNIA------- BUSINESS, TRANSPORTATION AND HOUSING AGENCY_ARNOLD SCHWARZENEGGER, Governor</vt:lpstr>
    </vt:vector>
  </TitlesOfParts>
  <Company>State of California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 OF CALIFORNIA------- BUSINESS, TRANSPORTATION AND HOUSING AGENCY_ARNOLD SCHWARZENEGGER, Governor</dc:title>
  <dc:subject>Department Letterhead</dc:subject>
  <dc:creator>LuAnne Pinedo</dc:creator>
  <cp:keywords/>
  <dc:description>Effective 11-17-03</dc:description>
  <cp:lastModifiedBy>Pueschel, Andy@DOT</cp:lastModifiedBy>
  <cp:revision>2</cp:revision>
  <cp:lastPrinted>2013-01-07T21:51:00Z</cp:lastPrinted>
  <dcterms:created xsi:type="dcterms:W3CDTF">2025-01-08T18:56:00Z</dcterms:created>
  <dcterms:modified xsi:type="dcterms:W3CDTF">2025-01-08T18:56:00Z</dcterms:modified>
</cp:coreProperties>
</file>